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B547E5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AC2953">
      <w:rPr>
        <w:rFonts w:ascii="Ubuntu" w:hAnsi="Ubuntu"/>
        <w:b/>
        <w:noProof/>
        <w:sz w:val="20"/>
        <w:szCs w:val="20"/>
      </w:rPr>
      <w:t>2022-002-056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7pt;height:14.7pt" o:bullet="t">
        <v:imagedata r:id="rId1" o:title="Nota"/>
      </v:shape>
    </w:pict>
  </w:numPicBullet>
  <w:numPicBullet w:numPicBulletId="1">
    <w:pict>
      <v:shape id="_x0000_i1043" type="#_x0000_t75" style="width:12.7pt;height:9.15pt" o:bullet="t">
        <v:imagedata r:id="rId2" o:title="carpeta"/>
      </v:shape>
    </w:pict>
  </w:numPicBullet>
  <w:numPicBullet w:numPicBulletId="2">
    <w:pict>
      <v:shape id="_x0000_i1044" type="#_x0000_t75" style="width:12.7pt;height:12.7pt" o:bullet="t">
        <v:imagedata r:id="rId3" o:title="_CLIP08"/>
      </v:shape>
    </w:pict>
  </w:numPicBullet>
  <w:numPicBullet w:numPicBulletId="3">
    <w:pict>
      <v:shape id="_x0000_i1045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50097"/>
    <w:rsid w:val="001C367A"/>
    <w:rsid w:val="00256447"/>
    <w:rsid w:val="00277CC7"/>
    <w:rsid w:val="002C5A7A"/>
    <w:rsid w:val="003140D3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AC0B4C"/>
    <w:rsid w:val="00AC2953"/>
    <w:rsid w:val="00B547E5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D55WCX7TAH37-151-5699</_dlc_DocId>
    <_dlc_DocIdUrl xmlns="92d84fca-0ec9-4bd1-bf0f-9cd618bc4a3d">
      <Url>http://proyectosmm.mutuamontanesa.local/comprasmm/_layouts/DocIdRedir.aspx?ID=D55WCX7TAH37-151-5699</Url>
      <Description>D55WCX7TAH37-151-5699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3D624-ED38-4B63-B786-64F4261CCE5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8E9D93-CC54-4593-AD93-D30375C0F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EB85D-7DC4-4883-8306-4BE8C1C48C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36A893-C85B-415F-BA8E-FB3AA0FCD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cp:lastPrinted>2007-05-25T13:16:00Z</cp:lastPrinted>
  <dcterms:created xsi:type="dcterms:W3CDTF">2021-12-29T12:10:00Z</dcterms:created>
  <dcterms:modified xsi:type="dcterms:W3CDTF">2022-04-22T08:51:00Z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3f7e88be-dd4c-477d-897d-c985fdace651</vt:lpwstr>
  </property>
  <property fmtid="{D5CDD505-2E9C-101B-9397-08002B2CF9AE}" pid="3" name="ContentTypeId">
    <vt:lpwstr>0x0101004AF95BCE5B083F41879D8CB7F71A3462</vt:lpwstr>
  </property>
</Properties>
</file>